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AD31" w14:textId="4935163E" w:rsidR="006B2F86" w:rsidRDefault="003E0BDB" w:rsidP="00E71FC3">
      <w:pPr>
        <w:pStyle w:val="NoSpacing"/>
      </w:pPr>
      <w:r>
        <w:rPr>
          <w:u w:val="single"/>
        </w:rPr>
        <w:t>William LEESTON</w:t>
      </w:r>
      <w:r>
        <w:t xml:space="preserve">      (d.1446)</w:t>
      </w:r>
    </w:p>
    <w:p w14:paraId="14A32477" w14:textId="3E330701" w:rsidR="003E0BDB" w:rsidRDefault="003E0BDB" w:rsidP="00E71FC3">
      <w:pPr>
        <w:pStyle w:val="NoSpacing"/>
      </w:pPr>
      <w:r>
        <w:t>of York. Skinner.</w:t>
      </w:r>
    </w:p>
    <w:p w14:paraId="46A0891B" w14:textId="17B89F30" w:rsidR="003E0BDB" w:rsidRDefault="003E0BDB" w:rsidP="00E71FC3">
      <w:pPr>
        <w:pStyle w:val="NoSpacing"/>
      </w:pPr>
    </w:p>
    <w:p w14:paraId="20BFA7C4" w14:textId="43DB926E" w:rsidR="003E0BDB" w:rsidRDefault="003E0BDB" w:rsidP="00E71FC3">
      <w:pPr>
        <w:pStyle w:val="NoSpacing"/>
      </w:pPr>
    </w:p>
    <w:p w14:paraId="598D5DA0" w14:textId="77A9EA9C" w:rsidR="00983085" w:rsidRDefault="00983085" w:rsidP="00E71FC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ab/>
        <w:t>He became a Freeman.  (R.F.Y. p.148)</w:t>
      </w:r>
    </w:p>
    <w:p w14:paraId="085051D3" w14:textId="17E4CCD2" w:rsidR="003E0BDB" w:rsidRDefault="003E0BDB" w:rsidP="00E71FC3">
      <w:pPr>
        <w:pStyle w:val="NoSpacing"/>
      </w:pPr>
      <w:r>
        <w:t xml:space="preserve">  2 Feb.1466</w:t>
      </w:r>
      <w:r>
        <w:tab/>
        <w:t>He made his Will.   (W.Y.R. p.103)</w:t>
      </w:r>
    </w:p>
    <w:p w14:paraId="3571065D" w14:textId="234A40EF" w:rsidR="003E0BDB" w:rsidRDefault="003E0BDB" w:rsidP="00E71FC3">
      <w:pPr>
        <w:pStyle w:val="NoSpacing"/>
      </w:pPr>
      <w:r>
        <w:t xml:space="preserve">  5 Feb.</w:t>
      </w:r>
      <w:r>
        <w:tab/>
        <w:t>Probate of his Will.   (ibid.)</w:t>
      </w:r>
    </w:p>
    <w:p w14:paraId="72A9D408" w14:textId="7838347C" w:rsidR="003E0BDB" w:rsidRDefault="003E0BDB" w:rsidP="00E71FC3">
      <w:pPr>
        <w:pStyle w:val="NoSpacing"/>
      </w:pPr>
    </w:p>
    <w:p w14:paraId="1F42635F" w14:textId="50EB03C2" w:rsidR="003E0BDB" w:rsidRDefault="003E0BDB" w:rsidP="00E71FC3">
      <w:pPr>
        <w:pStyle w:val="NoSpacing"/>
      </w:pPr>
    </w:p>
    <w:p w14:paraId="62FC17EB" w14:textId="4C9A5CBB" w:rsidR="003E0BDB" w:rsidRDefault="003E0BDB" w:rsidP="00E71FC3">
      <w:pPr>
        <w:pStyle w:val="NoSpacing"/>
      </w:pPr>
      <w:r>
        <w:t>21 July 2019</w:t>
      </w:r>
    </w:p>
    <w:p w14:paraId="58E447BA" w14:textId="6F797C4A" w:rsidR="00983085" w:rsidRPr="003E0BDB" w:rsidRDefault="00983085" w:rsidP="00E71FC3">
      <w:pPr>
        <w:pStyle w:val="NoSpacing"/>
      </w:pPr>
      <w:r>
        <w:t xml:space="preserve">  5 February 2022</w:t>
      </w:r>
    </w:p>
    <w:sectPr w:rsidR="00983085" w:rsidRPr="003E0BD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24F59" w14:textId="77777777" w:rsidR="003E0BDB" w:rsidRDefault="003E0BDB" w:rsidP="00E71FC3">
      <w:pPr>
        <w:spacing w:after="0" w:line="240" w:lineRule="auto"/>
      </w:pPr>
      <w:r>
        <w:separator/>
      </w:r>
    </w:p>
  </w:endnote>
  <w:endnote w:type="continuationSeparator" w:id="0">
    <w:p w14:paraId="11B3FB8F" w14:textId="77777777" w:rsidR="003E0BDB" w:rsidRDefault="003E0B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E1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FFA1" w14:textId="77777777" w:rsidR="003E0BDB" w:rsidRDefault="003E0BDB" w:rsidP="00E71FC3">
      <w:pPr>
        <w:spacing w:after="0" w:line="240" w:lineRule="auto"/>
      </w:pPr>
      <w:r>
        <w:separator/>
      </w:r>
    </w:p>
  </w:footnote>
  <w:footnote w:type="continuationSeparator" w:id="0">
    <w:p w14:paraId="50C62DB6" w14:textId="77777777" w:rsidR="003E0BDB" w:rsidRDefault="003E0BDB" w:rsidP="00E71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35855"/>
    <w:multiLevelType w:val="hybridMultilevel"/>
    <w:tmpl w:val="CCB6F0B0"/>
    <w:lvl w:ilvl="0" w:tplc="622A4EAE">
      <w:start w:val="1433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BDB"/>
    <w:rsid w:val="001A7C09"/>
    <w:rsid w:val="003E0BDB"/>
    <w:rsid w:val="00577BD5"/>
    <w:rsid w:val="00656CBA"/>
    <w:rsid w:val="006A1F77"/>
    <w:rsid w:val="00733BE7"/>
    <w:rsid w:val="009830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A3C0"/>
  <w15:chartTrackingRefBased/>
  <w15:docId w15:val="{45844CE7-6AB1-4248-B533-D8847E74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2019-07-21T20:58:00Z</dcterms:created>
  <dcterms:modified xsi:type="dcterms:W3CDTF">2022-02-05T21:39:00Z</dcterms:modified>
</cp:coreProperties>
</file>